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AFF3" w14:textId="77777777" w:rsidR="0067400E" w:rsidRDefault="001375D6" w:rsidP="001375D6">
      <w:pPr>
        <w:pStyle w:val="Naslov"/>
        <w:spacing w:before="0" w:after="0"/>
      </w:pPr>
      <w:r>
        <w:t>IZJAVA</w:t>
      </w:r>
    </w:p>
    <w:p w14:paraId="4F74B95F" w14:textId="77777777" w:rsidR="001375D6" w:rsidRPr="00D1718B" w:rsidRDefault="001375D6" w:rsidP="001375D6">
      <w:pPr>
        <w:jc w:val="center"/>
        <w:rPr>
          <w:b/>
        </w:rPr>
      </w:pPr>
      <w:r w:rsidRPr="00D1718B">
        <w:rPr>
          <w:b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D9262D7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7777777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2EB1133A" w:rsidR="001375D6" w:rsidRPr="00CA499A" w:rsidRDefault="001375D6" w:rsidP="00CA499A">
      <w:pPr>
        <w:rPr>
          <w:rFonts w:cs="Arial"/>
          <w:b/>
          <w:color w:val="00B846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katerega predmet je </w:t>
      </w:r>
      <w:r w:rsidR="00CA499A">
        <w:rPr>
          <w:rFonts w:cs="Arial"/>
          <w:b/>
          <w:color w:val="00B846"/>
        </w:rPr>
        <w:t>'</w:t>
      </w:r>
      <w:r w:rsidR="00170B12">
        <w:rPr>
          <w:rFonts w:cs="Arial"/>
          <w:b/>
          <w:color w:val="00B846"/>
        </w:rPr>
        <w:t>N</w:t>
      </w:r>
      <w:r w:rsidR="00CA499A">
        <w:rPr>
          <w:rFonts w:cs="Arial"/>
          <w:b/>
          <w:color w:val="00B846"/>
        </w:rPr>
        <w:t>adzor nad izvedbo vzdrževalnih del v najemnih stanovanjih po celotni Sloveniji, inženirske storitve in popisi del</w:t>
      </w:r>
      <w:r w:rsidR="00B56C99">
        <w:rPr>
          <w:rFonts w:cs="Arial"/>
          <w:b/>
          <w:color w:val="00B846"/>
        </w:rPr>
        <w:t xml:space="preserve"> </w:t>
      </w:r>
      <w:r w:rsidR="009632D7">
        <w:rPr>
          <w:rFonts w:cs="Arial"/>
          <w:b/>
          <w:color w:val="00B846"/>
        </w:rPr>
        <w:t>– 7 sklopov</w:t>
      </w:r>
      <w:bookmarkStart w:id="0" w:name="_GoBack"/>
      <w:bookmarkEnd w:id="0"/>
      <w:r w:rsidR="00CA499A">
        <w:rPr>
          <w:rFonts w:cs="Arial"/>
          <w:b/>
          <w:color w:val="00B846"/>
        </w:rPr>
        <w:t>'</w:t>
      </w:r>
      <w:r w:rsidRPr="001375D6">
        <w:rPr>
          <w:bCs/>
          <w:caps/>
          <w:szCs w:val="28"/>
        </w:rPr>
        <w:fldChar w:fldCharType="begin"/>
      </w:r>
      <w:r w:rsidRPr="001375D6">
        <w:rPr>
          <w:bCs/>
          <w:caps/>
          <w:szCs w:val="28"/>
        </w:rPr>
        <w:instrText xml:space="preserve"> DOCPROPERTY  "MFiles_P1046"  \* MERGEFORMAT </w:instrText>
      </w:r>
      <w:r w:rsidRPr="001375D6">
        <w:rPr>
          <w:bCs/>
          <w:caps/>
          <w:szCs w:val="28"/>
        </w:rPr>
        <w:fldChar w:fldCharType="end"/>
      </w:r>
      <w:r w:rsidR="001A004E">
        <w:rPr>
          <w:bCs/>
          <w:caps/>
          <w:szCs w:val="28"/>
        </w:rPr>
        <w:t>,</w:t>
      </w:r>
      <w:r w:rsidRPr="001375D6">
        <w:rPr>
          <w:bCs/>
          <w:szCs w:val="28"/>
        </w:rPr>
        <w:t xml:space="preserve"> plačuje neposredno na naš račun št. _______</w:t>
      </w:r>
      <w:r w:rsidR="00CA499A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_____</w:t>
      </w:r>
      <w:r w:rsidR="00CA499A">
        <w:rPr>
          <w:bCs/>
          <w:szCs w:val="28"/>
        </w:rPr>
        <w:t>__</w:t>
      </w:r>
      <w:r w:rsidRPr="001375D6">
        <w:rPr>
          <w:bCs/>
          <w:szCs w:val="28"/>
        </w:rPr>
        <w:t xml:space="preserve">______. </w:t>
      </w:r>
    </w:p>
    <w:p w14:paraId="258B2CA4" w14:textId="77777777" w:rsidR="001375D6" w:rsidRPr="001375D6" w:rsidRDefault="001375D6" w:rsidP="00CA499A">
      <w:pPr>
        <w:rPr>
          <w:bCs/>
          <w:caps/>
          <w:szCs w:val="28"/>
        </w:rPr>
      </w:pPr>
    </w:p>
    <w:p w14:paraId="673C4AD8" w14:textId="77777777" w:rsidR="001375D6" w:rsidRPr="001375D6" w:rsidRDefault="001375D6" w:rsidP="00CA499A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izvajalec/ izbrani ponudnik in predložil naročniku.</w:t>
      </w:r>
    </w:p>
    <w:p w14:paraId="0F103450" w14:textId="77777777" w:rsidR="001375D6" w:rsidRPr="001375D6" w:rsidRDefault="001375D6" w:rsidP="00CA499A">
      <w:pPr>
        <w:rPr>
          <w:bCs/>
          <w:caps/>
          <w:szCs w:val="28"/>
        </w:rPr>
      </w:pPr>
    </w:p>
    <w:p w14:paraId="11992D82" w14:textId="77777777" w:rsidR="001375D6" w:rsidRPr="001375D6" w:rsidRDefault="001375D6" w:rsidP="00CA499A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CA499A">
      <w:pPr>
        <w:rPr>
          <w:bCs/>
          <w:caps/>
          <w:szCs w:val="28"/>
        </w:rPr>
      </w:pPr>
    </w:p>
    <w:p w14:paraId="35E504AD" w14:textId="77777777" w:rsidR="001375D6" w:rsidRPr="001375D6" w:rsidRDefault="001375D6" w:rsidP="00CA499A">
      <w:pPr>
        <w:rPr>
          <w:bCs/>
          <w:caps/>
          <w:szCs w:val="28"/>
        </w:rPr>
      </w:pPr>
    </w:p>
    <w:p w14:paraId="2DF13F8F" w14:textId="77777777" w:rsidR="001375D6" w:rsidRPr="001375D6" w:rsidRDefault="001375D6" w:rsidP="00CA499A">
      <w:pPr>
        <w:rPr>
          <w:bCs/>
          <w:caps/>
          <w:szCs w:val="28"/>
        </w:rPr>
      </w:pPr>
    </w:p>
    <w:p w14:paraId="1B201B35" w14:textId="77777777" w:rsidR="001375D6" w:rsidRPr="001375D6" w:rsidRDefault="001375D6" w:rsidP="00CA499A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CA499A">
      <w:pPr>
        <w:jc w:val="right"/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CA499A">
      <w:pPr>
        <w:rPr>
          <w:bCs/>
          <w:caps/>
          <w:szCs w:val="28"/>
        </w:rPr>
      </w:pPr>
    </w:p>
    <w:p w14:paraId="0DB8B760" w14:textId="77777777" w:rsidR="0067400E" w:rsidRPr="001375D6" w:rsidRDefault="0067400E" w:rsidP="00CA499A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F489E" w14:textId="77777777" w:rsidR="00165A8B" w:rsidRDefault="00165A8B" w:rsidP="00107834">
      <w:pPr>
        <w:spacing w:line="240" w:lineRule="auto"/>
      </w:pPr>
      <w:r>
        <w:separator/>
      </w:r>
    </w:p>
  </w:endnote>
  <w:endnote w:type="continuationSeparator" w:id="0">
    <w:p w14:paraId="000936FD" w14:textId="77777777" w:rsidR="00165A8B" w:rsidRDefault="00165A8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5B208" w14:textId="77777777" w:rsidR="00FF4B2A" w:rsidRDefault="00FF4B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210B9" w14:textId="77777777" w:rsidR="00FF4B2A" w:rsidRDefault="00FF4B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E3B3D" w14:textId="77777777" w:rsidR="00165A8B" w:rsidRDefault="00165A8B" w:rsidP="00107834">
      <w:pPr>
        <w:spacing w:line="240" w:lineRule="auto"/>
      </w:pPr>
      <w:r>
        <w:separator/>
      </w:r>
    </w:p>
  </w:footnote>
  <w:footnote w:type="continuationSeparator" w:id="0">
    <w:p w14:paraId="1402CD22" w14:textId="77777777" w:rsidR="00165A8B" w:rsidRDefault="00165A8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7B963" w14:textId="77777777" w:rsidR="00FF4B2A" w:rsidRDefault="00FF4B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3A5A" w14:textId="3B50AB4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CA499A">
      <w:rPr>
        <w:sz w:val="16"/>
        <w:szCs w:val="16"/>
      </w:rPr>
      <w:t>'</w:t>
    </w:r>
    <w:r w:rsidR="001375D6">
      <w:rPr>
        <w:sz w:val="16"/>
        <w:szCs w:val="16"/>
      </w:rPr>
      <w:t>Izjava podizvajalca o neposrednih plačilih</w:t>
    </w:r>
    <w:r w:rsidR="00CA499A">
      <w:rPr>
        <w:sz w:val="16"/>
        <w:szCs w:val="16"/>
      </w:rPr>
      <w:t>'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95C3F" w14:textId="77777777" w:rsidR="00FF4B2A" w:rsidRDefault="00FF4B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65A8B"/>
    <w:rsid w:val="00170B12"/>
    <w:rsid w:val="0019468F"/>
    <w:rsid w:val="001A004E"/>
    <w:rsid w:val="001A1504"/>
    <w:rsid w:val="001A6646"/>
    <w:rsid w:val="001D418D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17EC6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0442"/>
    <w:rsid w:val="008A2E85"/>
    <w:rsid w:val="008F611C"/>
    <w:rsid w:val="008F6BFB"/>
    <w:rsid w:val="00912BCB"/>
    <w:rsid w:val="009138E8"/>
    <w:rsid w:val="0095713A"/>
    <w:rsid w:val="009632D7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56C99"/>
    <w:rsid w:val="00B6087C"/>
    <w:rsid w:val="00B775C0"/>
    <w:rsid w:val="00B8153D"/>
    <w:rsid w:val="00B820BD"/>
    <w:rsid w:val="00B9508F"/>
    <w:rsid w:val="00BD0959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A499A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  <w:rsid w:val="00FF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081758F9-19F7-4F00-9011-1177CE3E76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1</Pages>
  <Words>109</Words>
  <Characters>891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8</cp:revision>
  <cp:lastPrinted>2013-07-19T10:42:00Z</cp:lastPrinted>
  <dcterms:created xsi:type="dcterms:W3CDTF">2025-06-29T13:00:00Z</dcterms:created>
  <dcterms:modified xsi:type="dcterms:W3CDTF">2026-03-31T07:32:00Z</dcterms:modified>
</cp:coreProperties>
</file>